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9A6" w:rsidRPr="00060356" w:rsidRDefault="000B19A6" w:rsidP="0006035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60356">
        <w:rPr>
          <w:rFonts w:ascii="Times New Roman" w:hAnsi="Times New Roman"/>
          <w:sz w:val="24"/>
          <w:szCs w:val="24"/>
        </w:rPr>
        <w:t>Сведения</w:t>
      </w:r>
    </w:p>
    <w:p w:rsidR="000B19A6" w:rsidRPr="00060356" w:rsidRDefault="000B19A6" w:rsidP="007840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60356">
        <w:rPr>
          <w:rFonts w:ascii="Times New Roman" w:hAnsi="Times New Roman"/>
          <w:sz w:val="24"/>
          <w:szCs w:val="24"/>
        </w:rPr>
        <w:t>О доходах, об имуществах имущественного характера федеральных государственных служащих Федеральной службы исполнения наказаний, а так же их супругов и несовершеннолетних детей за период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0356">
        <w:rPr>
          <w:rFonts w:ascii="Times New Roman" w:hAnsi="Times New Roman"/>
          <w:sz w:val="24"/>
          <w:szCs w:val="24"/>
        </w:rPr>
        <w:t>с 1 января 20</w:t>
      </w:r>
      <w:r>
        <w:rPr>
          <w:rFonts w:ascii="Times New Roman" w:hAnsi="Times New Roman"/>
          <w:sz w:val="24"/>
          <w:szCs w:val="24"/>
        </w:rPr>
        <w:t>10</w:t>
      </w:r>
      <w:r w:rsidRPr="00060356">
        <w:rPr>
          <w:rFonts w:ascii="Times New Roman" w:hAnsi="Times New Roman"/>
          <w:sz w:val="24"/>
          <w:szCs w:val="24"/>
        </w:rPr>
        <w:t xml:space="preserve"> года по 31 декабря 201</w:t>
      </w:r>
      <w:r>
        <w:rPr>
          <w:rFonts w:ascii="Times New Roman" w:hAnsi="Times New Roman"/>
          <w:sz w:val="24"/>
          <w:szCs w:val="24"/>
        </w:rPr>
        <w:t>0</w:t>
      </w:r>
      <w:r w:rsidRPr="00060356">
        <w:rPr>
          <w:rFonts w:ascii="Times New Roman" w:hAnsi="Times New Roman"/>
          <w:sz w:val="24"/>
          <w:szCs w:val="24"/>
        </w:rPr>
        <w:t xml:space="preserve"> года</w:t>
      </w:r>
    </w:p>
    <w:p w:rsidR="000B19A6" w:rsidRDefault="000B19A6" w:rsidP="000603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7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5"/>
        <w:gridCol w:w="1701"/>
        <w:gridCol w:w="1276"/>
        <w:gridCol w:w="1985"/>
        <w:gridCol w:w="992"/>
        <w:gridCol w:w="1165"/>
        <w:gridCol w:w="17"/>
        <w:gridCol w:w="27"/>
        <w:gridCol w:w="1576"/>
      </w:tblGrid>
      <w:tr w:rsidR="000B19A6" w:rsidRPr="00F91EB2" w:rsidTr="00871BFB">
        <w:trPr>
          <w:trHeight w:val="158"/>
        </w:trPr>
        <w:tc>
          <w:tcPr>
            <w:tcW w:w="1985" w:type="dxa"/>
            <w:vMerge w:val="restart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1EB2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701" w:type="dxa"/>
            <w:vMerge w:val="restart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1EB2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1EB2">
              <w:rPr>
                <w:rFonts w:ascii="Times New Roman" w:hAnsi="Times New Roman"/>
              </w:rPr>
              <w:t>Общая сумма декларированного годового дохода за 2010 год</w:t>
            </w:r>
          </w:p>
        </w:tc>
        <w:tc>
          <w:tcPr>
            <w:tcW w:w="4159" w:type="dxa"/>
            <w:gridSpan w:val="4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1EB2">
              <w:rPr>
                <w:rFonts w:ascii="Times New Roman" w:hAnsi="Times New Roman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603" w:type="dxa"/>
            <w:gridSpan w:val="2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1EB2">
              <w:rPr>
                <w:rFonts w:ascii="Times New Roman" w:hAnsi="Times New Roman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0B19A6" w:rsidRPr="00F91EB2" w:rsidTr="00871BFB">
        <w:trPr>
          <w:trHeight w:val="157"/>
        </w:trPr>
        <w:tc>
          <w:tcPr>
            <w:tcW w:w="1985" w:type="dxa"/>
            <w:vMerge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1EB2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992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1EB2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209" w:type="dxa"/>
            <w:gridSpan w:val="3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1EB2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5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B19A6" w:rsidRPr="00F91EB2" w:rsidTr="00871BFB">
        <w:trPr>
          <w:trHeight w:val="157"/>
        </w:trPr>
        <w:tc>
          <w:tcPr>
            <w:tcW w:w="10724" w:type="dxa"/>
            <w:gridSpan w:val="9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Федеральной бюджетное учреждение «Колония-поселение № 3 Управления Федеральной службы исполнения наказаний по Волгоградской области»</w:t>
            </w:r>
          </w:p>
        </w:tc>
      </w:tr>
      <w:tr w:rsidR="000B19A6" w:rsidRPr="00F91EB2" w:rsidTr="00871BFB"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Антонов Александр Гавриилович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Начальник колонии</w:t>
            </w:r>
          </w:p>
        </w:tc>
        <w:tc>
          <w:tcPr>
            <w:tcW w:w="12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453552,53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205480,91</w:t>
            </w:r>
          </w:p>
        </w:tc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992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gridSpan w:val="3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автомобиль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  <w:lang w:val="en-US"/>
              </w:rPr>
              <w:t>Nissan</w:t>
            </w:r>
            <w:r w:rsidRPr="00F91E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1EB2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F91EB2">
              <w:rPr>
                <w:rFonts w:ascii="Times New Roman" w:hAnsi="Times New Roman"/>
                <w:sz w:val="24"/>
                <w:szCs w:val="24"/>
              </w:rPr>
              <w:t>-</w:t>
            </w:r>
            <w:r w:rsidRPr="00F91EB2">
              <w:rPr>
                <w:rFonts w:ascii="Times New Roman" w:hAnsi="Times New Roman"/>
                <w:sz w:val="24"/>
                <w:szCs w:val="24"/>
                <w:lang w:val="en-US"/>
              </w:rPr>
              <w:t>Treil</w:t>
            </w:r>
          </w:p>
        </w:tc>
      </w:tr>
      <w:tr w:rsidR="000B19A6" w:rsidRPr="00F91EB2" w:rsidTr="00871BFB"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Бадмаева Ирина Александровна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Сын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12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6"/>
                <w:szCs w:val="26"/>
              </w:rPr>
              <w:t>302171</w:t>
            </w:r>
          </w:p>
        </w:tc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квартира- 1/4</w:t>
            </w:r>
          </w:p>
        </w:tc>
        <w:tc>
          <w:tcPr>
            <w:tcW w:w="992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09" w:type="dxa"/>
            <w:gridSpan w:val="3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19A6" w:rsidRPr="00F91EB2" w:rsidTr="00871BFB"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Бакунов Юрий Сергеевич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Сын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701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 xml:space="preserve">Начальник отдела 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87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1EB2">
              <w:rPr>
                <w:rFonts w:ascii="Times New Roman" w:hAnsi="Times New Roman"/>
                <w:sz w:val="26"/>
                <w:szCs w:val="26"/>
              </w:rPr>
              <w:t>369635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1EB2">
              <w:rPr>
                <w:rFonts w:ascii="Times New Roman" w:hAnsi="Times New Roman"/>
                <w:sz w:val="26"/>
                <w:szCs w:val="26"/>
              </w:rPr>
              <w:t>164568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квартира- ¼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квартира- 1/4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квартира- 1/4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квартира- 1/4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gridSpan w:val="3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19A6" w:rsidRPr="00F91EB2" w:rsidTr="00871BFB"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Босый Дмитрий Васильевич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1701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 xml:space="preserve">помощник дежурного </w:t>
            </w:r>
          </w:p>
        </w:tc>
        <w:tc>
          <w:tcPr>
            <w:tcW w:w="12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235534,18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276000</w:t>
            </w:r>
          </w:p>
        </w:tc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 ¼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квартира, индивидуальная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 ¼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 xml:space="preserve">квартира, 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992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56,6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43,6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58,4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43,6</w:t>
            </w:r>
          </w:p>
        </w:tc>
        <w:tc>
          <w:tcPr>
            <w:tcW w:w="1209" w:type="dxa"/>
            <w:gridSpan w:val="3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19A6" w:rsidRPr="00F91EB2" w:rsidTr="00871BFB"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Булгаков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Антон Алексеевич</w:t>
            </w:r>
          </w:p>
        </w:tc>
        <w:tc>
          <w:tcPr>
            <w:tcW w:w="1701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 xml:space="preserve">Старший инспектор </w:t>
            </w:r>
          </w:p>
        </w:tc>
        <w:tc>
          <w:tcPr>
            <w:tcW w:w="12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250344,97</w:t>
            </w:r>
          </w:p>
        </w:tc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квартира,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992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209" w:type="dxa"/>
            <w:gridSpan w:val="3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19A6" w:rsidRPr="00F91EB2" w:rsidTr="00871BFB"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Буянов Александр Викторович</w:t>
            </w: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Дочь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 xml:space="preserve">Помощник дежурного </w:t>
            </w:r>
          </w:p>
        </w:tc>
        <w:tc>
          <w:tcPr>
            <w:tcW w:w="12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250528,38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218591,09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 ¼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 ¼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 1/4</w:t>
            </w:r>
          </w:p>
        </w:tc>
        <w:tc>
          <w:tcPr>
            <w:tcW w:w="992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59,6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56,6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209" w:type="dxa"/>
            <w:gridSpan w:val="3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Автомобиль ВАЗ 21124</w:t>
            </w:r>
          </w:p>
        </w:tc>
      </w:tr>
      <w:tr w:rsidR="000B19A6" w:rsidRPr="00F91EB2" w:rsidTr="00871BFB"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Демичева Татьяна Александровна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 xml:space="preserve">главный бухгалтер </w:t>
            </w:r>
          </w:p>
        </w:tc>
        <w:tc>
          <w:tcPr>
            <w:tcW w:w="12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370206</w:t>
            </w:r>
          </w:p>
        </w:tc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 1/2</w:t>
            </w:r>
          </w:p>
        </w:tc>
        <w:tc>
          <w:tcPr>
            <w:tcW w:w="992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09" w:type="dxa"/>
            <w:gridSpan w:val="3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19A6" w:rsidRPr="00F91EB2" w:rsidTr="00871BFB"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Дьяков Сергей Викторович</w:t>
            </w:r>
          </w:p>
        </w:tc>
        <w:tc>
          <w:tcPr>
            <w:tcW w:w="1701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 xml:space="preserve">оперуполномоченный 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6"/>
                <w:szCs w:val="26"/>
              </w:rPr>
              <w:t>250625</w:t>
            </w:r>
          </w:p>
        </w:tc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gridSpan w:val="3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19A6" w:rsidRPr="00F91EB2" w:rsidTr="00871BFB"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Еркина Анна Александровна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1701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 xml:space="preserve">заместитель главного бухгалтера </w:t>
            </w:r>
          </w:p>
        </w:tc>
        <w:tc>
          <w:tcPr>
            <w:tcW w:w="12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1EB2">
              <w:rPr>
                <w:rFonts w:ascii="Times New Roman" w:hAnsi="Times New Roman"/>
                <w:sz w:val="26"/>
                <w:szCs w:val="26"/>
              </w:rPr>
              <w:t>286923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1EB2">
              <w:rPr>
                <w:rFonts w:ascii="Times New Roman" w:hAnsi="Times New Roman"/>
                <w:sz w:val="26"/>
                <w:szCs w:val="26"/>
              </w:rPr>
              <w:t>390000</w:t>
            </w:r>
          </w:p>
        </w:tc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Квартира, долевая 1/3</w:t>
            </w:r>
          </w:p>
        </w:tc>
        <w:tc>
          <w:tcPr>
            <w:tcW w:w="992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209" w:type="dxa"/>
            <w:gridSpan w:val="3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19A6" w:rsidRPr="00F91EB2" w:rsidTr="00871BFB"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Замятин Юрий Валерьевич</w:t>
            </w:r>
          </w:p>
        </w:tc>
        <w:tc>
          <w:tcPr>
            <w:tcW w:w="1701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колонии </w:t>
            </w:r>
          </w:p>
        </w:tc>
        <w:tc>
          <w:tcPr>
            <w:tcW w:w="12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1EB2">
              <w:rPr>
                <w:rFonts w:ascii="Times New Roman" w:hAnsi="Times New Roman"/>
                <w:sz w:val="26"/>
                <w:szCs w:val="26"/>
              </w:rPr>
              <w:t>394662</w:t>
            </w:r>
          </w:p>
        </w:tc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gridSpan w:val="3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автомобиль</w:t>
            </w:r>
            <w:r w:rsidRPr="00F91EB2">
              <w:rPr>
                <w:rFonts w:ascii="Times New Roman" w:hAnsi="Times New Roman"/>
                <w:sz w:val="24"/>
                <w:szCs w:val="24"/>
                <w:lang w:val="en-US"/>
              </w:rPr>
              <w:t>PEUGOT 206</w:t>
            </w:r>
            <w:r w:rsidRPr="00F91EB2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</w:p>
        </w:tc>
      </w:tr>
      <w:tr w:rsidR="000B19A6" w:rsidRPr="00F91EB2" w:rsidTr="00871BFB"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Золотарев Дмитрий Геннадьевич</w:t>
            </w:r>
          </w:p>
        </w:tc>
        <w:tc>
          <w:tcPr>
            <w:tcW w:w="1701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 xml:space="preserve">старший инспектор </w:t>
            </w:r>
          </w:p>
        </w:tc>
        <w:tc>
          <w:tcPr>
            <w:tcW w:w="12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1EB2">
              <w:rPr>
                <w:rFonts w:ascii="Times New Roman" w:hAnsi="Times New Roman"/>
                <w:sz w:val="26"/>
                <w:szCs w:val="26"/>
              </w:rPr>
              <w:t>226938</w:t>
            </w:r>
          </w:p>
        </w:tc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Жилой дом, 1/3</w:t>
            </w:r>
          </w:p>
        </w:tc>
        <w:tc>
          <w:tcPr>
            <w:tcW w:w="992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09" w:type="dxa"/>
            <w:gridSpan w:val="3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19A6" w:rsidRPr="00F91EB2" w:rsidTr="00871BFB"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Калюжина Жанна Владимировна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 </w:t>
            </w:r>
            <w:r w:rsidRPr="00F91EB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701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начальник психологической лаборатории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1EB2">
              <w:rPr>
                <w:rFonts w:ascii="Times New Roman" w:hAnsi="Times New Roman"/>
                <w:sz w:val="26"/>
                <w:szCs w:val="26"/>
              </w:rPr>
              <w:t>299463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1EB2">
              <w:rPr>
                <w:rFonts w:ascii="Times New Roman" w:hAnsi="Times New Roman"/>
                <w:sz w:val="26"/>
                <w:szCs w:val="26"/>
              </w:rPr>
              <w:t>348258</w:t>
            </w:r>
          </w:p>
        </w:tc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 1/3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 1/3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 1/3</w:t>
            </w:r>
          </w:p>
        </w:tc>
        <w:tc>
          <w:tcPr>
            <w:tcW w:w="992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59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59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59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gridSpan w:val="3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автомобильВАЗ 2112</w:t>
            </w:r>
          </w:p>
        </w:tc>
      </w:tr>
      <w:tr w:rsidR="000B19A6" w:rsidRPr="00F91EB2" w:rsidTr="00871BFB"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Корниенко Василий Васильевич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701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 xml:space="preserve">Оперативный дежурный </w:t>
            </w:r>
          </w:p>
        </w:tc>
        <w:tc>
          <w:tcPr>
            <w:tcW w:w="1276" w:type="dxa"/>
          </w:tcPr>
          <w:p w:rsidR="000B19A6" w:rsidRPr="00F91EB2" w:rsidRDefault="000B19A6" w:rsidP="00871BFB">
            <w:pPr>
              <w:spacing w:after="0" w:line="240" w:lineRule="auto"/>
              <w:ind w:right="-11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1EB2">
              <w:rPr>
                <w:rFonts w:ascii="Times New Roman" w:hAnsi="Times New Roman"/>
                <w:sz w:val="26"/>
                <w:szCs w:val="26"/>
              </w:rPr>
              <w:t>267008,83</w:t>
            </w:r>
          </w:p>
        </w:tc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Квартира, безвозмездное пользование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Квартира, безвозмездное пользование</w:t>
            </w:r>
          </w:p>
        </w:tc>
        <w:tc>
          <w:tcPr>
            <w:tcW w:w="992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44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09" w:type="dxa"/>
            <w:gridSpan w:val="3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Автомобиль ВАЗ-21074</w:t>
            </w:r>
          </w:p>
        </w:tc>
      </w:tr>
      <w:tr w:rsidR="000B19A6" w:rsidRPr="00F91EB2" w:rsidTr="00871BFB"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Льянов Давид Хажбикарович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Сын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 xml:space="preserve">Старший инспектор </w:t>
            </w:r>
          </w:p>
        </w:tc>
        <w:tc>
          <w:tcPr>
            <w:tcW w:w="12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1EB2">
              <w:rPr>
                <w:rFonts w:ascii="Times New Roman" w:hAnsi="Times New Roman"/>
                <w:sz w:val="26"/>
                <w:szCs w:val="26"/>
              </w:rPr>
              <w:t>289704,81</w:t>
            </w:r>
          </w:p>
        </w:tc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Жилой дом, безвозмездное пользование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Жилой дом, безвозмездное пользование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Жилой дом, безвозмездное пользование</w:t>
            </w:r>
          </w:p>
        </w:tc>
        <w:tc>
          <w:tcPr>
            <w:tcW w:w="992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150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150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165" w:type="dxa"/>
          </w:tcPr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19A6" w:rsidRPr="00F91EB2" w:rsidTr="00871BFB"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4" w:colLast="4"/>
            <w:r w:rsidRPr="00F91EB2">
              <w:rPr>
                <w:rFonts w:ascii="Times New Roman" w:hAnsi="Times New Roman"/>
                <w:sz w:val="24"/>
                <w:szCs w:val="24"/>
              </w:rPr>
              <w:t>Максиков Дмитрий Васильевич</w:t>
            </w: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Дочь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Заместитель начальника колонии</w:t>
            </w: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314908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187222</w:t>
            </w:r>
          </w:p>
        </w:tc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 xml:space="preserve"> квартира, индивидуальная</w:t>
            </w: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квартира, индивидуальная</w:t>
            </w: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2 гаража</w:t>
            </w: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85,9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6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  <w:gridSpan w:val="3"/>
          </w:tcPr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 xml:space="preserve">Автомобиль </w:t>
            </w:r>
            <w:r w:rsidRPr="00F91EB2">
              <w:rPr>
                <w:rFonts w:ascii="Times New Roman" w:hAnsi="Times New Roman"/>
                <w:sz w:val="24"/>
                <w:szCs w:val="24"/>
                <w:lang w:val="en-US"/>
              </w:rPr>
              <w:t>Reno</w:t>
            </w:r>
            <w:r w:rsidRPr="00F91E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1EB2">
              <w:rPr>
                <w:rFonts w:ascii="Times New Roman" w:hAnsi="Times New Roman"/>
                <w:sz w:val="24"/>
                <w:szCs w:val="24"/>
                <w:lang w:val="en-US"/>
              </w:rPr>
              <w:t>Logan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  <w:tr w:rsidR="000B19A6" w:rsidRPr="00F91EB2" w:rsidTr="00871BFB"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Маркова Марина Андреевна</w:t>
            </w:r>
          </w:p>
        </w:tc>
        <w:tc>
          <w:tcPr>
            <w:tcW w:w="1701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 xml:space="preserve">Инспектор </w:t>
            </w:r>
          </w:p>
        </w:tc>
        <w:tc>
          <w:tcPr>
            <w:tcW w:w="12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220199,45</w:t>
            </w:r>
          </w:p>
        </w:tc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Жилой дом, безвозмездное пользование</w:t>
            </w:r>
          </w:p>
        </w:tc>
        <w:tc>
          <w:tcPr>
            <w:tcW w:w="992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16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  <w:gridSpan w:val="3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19A6" w:rsidRPr="00F91EB2" w:rsidTr="00871BFB"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Милов Андрей Павлович</w:t>
            </w: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Заместитель начальника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366980</w:t>
            </w:r>
          </w:p>
        </w:tc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Квартира, долевая 1/5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Квартира, индивидуальная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Квартира, долевая 1/5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62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16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  <w:gridSpan w:val="3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 xml:space="preserve">автомобильВАЗ 212140                </w:t>
            </w:r>
          </w:p>
        </w:tc>
      </w:tr>
      <w:tr w:rsidR="000B19A6" w:rsidRPr="00F91EB2" w:rsidTr="00871BFB"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Неплюев Мурат Сергеевич</w:t>
            </w:r>
          </w:p>
        </w:tc>
        <w:tc>
          <w:tcPr>
            <w:tcW w:w="1701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 xml:space="preserve">Старший оперуполномоченный </w:t>
            </w:r>
          </w:p>
        </w:tc>
        <w:tc>
          <w:tcPr>
            <w:tcW w:w="12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144003</w:t>
            </w:r>
          </w:p>
        </w:tc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24,5 га</w:t>
            </w:r>
          </w:p>
        </w:tc>
        <w:tc>
          <w:tcPr>
            <w:tcW w:w="116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  <w:gridSpan w:val="3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19A6" w:rsidRPr="00F91EB2" w:rsidTr="00871BFB"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Поклонский Виталий Вячеславович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Дочь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 xml:space="preserve">оперуполномоченный 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281204,97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3084</w:t>
            </w:r>
          </w:p>
        </w:tc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квартира, индивидуальная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квартира, долевая 1/4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6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  <w:gridSpan w:val="3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19A6" w:rsidRPr="00F91EB2" w:rsidTr="00871BFB"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Полынцев Алексея Леонидович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Дочь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 xml:space="preserve">Инспектор </w:t>
            </w:r>
          </w:p>
        </w:tc>
        <w:tc>
          <w:tcPr>
            <w:tcW w:w="12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324707,36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95000</w:t>
            </w:r>
          </w:p>
        </w:tc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Квартира, долевая 1/3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Квартира, долевая 1/3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Квартира, долевая 1/3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54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38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38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  <w:gridSpan w:val="3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19A6" w:rsidRPr="00F91EB2" w:rsidTr="00871BFB"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Рачкин Алексей Валерьевич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701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Центра </w:t>
            </w:r>
          </w:p>
        </w:tc>
        <w:tc>
          <w:tcPr>
            <w:tcW w:w="12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388774,30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Квартира, индивидуальная</w:t>
            </w:r>
          </w:p>
        </w:tc>
        <w:tc>
          <w:tcPr>
            <w:tcW w:w="992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16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  <w:gridSpan w:val="3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19A6" w:rsidRPr="00F91EB2" w:rsidTr="00871BFB"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Рыбинцев Александр Сергеевич</w:t>
            </w:r>
          </w:p>
        </w:tc>
        <w:tc>
          <w:tcPr>
            <w:tcW w:w="1701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 xml:space="preserve">Инспектор </w:t>
            </w:r>
          </w:p>
        </w:tc>
        <w:tc>
          <w:tcPr>
            <w:tcW w:w="12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228128,38</w:t>
            </w:r>
          </w:p>
        </w:tc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1/3 часть жилого дома</w:t>
            </w:r>
          </w:p>
        </w:tc>
        <w:tc>
          <w:tcPr>
            <w:tcW w:w="992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6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  <w:gridSpan w:val="3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19A6" w:rsidRPr="00F91EB2" w:rsidTr="00871BFB"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Рысухин Вадим Анатольевич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701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Заместитель начальника колонии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377344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221491</w:t>
            </w:r>
          </w:p>
        </w:tc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Квартира, долевая 1/3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Квартира, долевая 1/2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30,2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25,2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19A6" w:rsidRPr="00F91EB2" w:rsidTr="00871BFB"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Стрючков Юрий Иванович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Сын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Дочь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Оперативный дежурный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276233,24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123377,32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61036,00</w:t>
            </w:r>
          </w:p>
        </w:tc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Жилой дом, безвозмездное пользование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Квартира, безвозмездное пользование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Квартира, безвозмездное пользование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Квартира, безвозмездное пользование</w:t>
            </w:r>
          </w:p>
        </w:tc>
        <w:tc>
          <w:tcPr>
            <w:tcW w:w="992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58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6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  <w:gridSpan w:val="3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19A6" w:rsidRPr="00F91EB2" w:rsidTr="00871BFB"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Тельдяков Алексей Юрьевич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Сын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</w:tcPr>
          <w:p w:rsidR="000B19A6" w:rsidRPr="00F91EB2" w:rsidRDefault="000B19A6" w:rsidP="00AD0F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 xml:space="preserve">оперативный дежурный </w:t>
            </w:r>
          </w:p>
        </w:tc>
        <w:tc>
          <w:tcPr>
            <w:tcW w:w="1276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298718,35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81348,15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 xml:space="preserve">Часть жилого дома, 1/5 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Часть жилого дома, 1/5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Часть жилого дома, 1/5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6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19A6" w:rsidRPr="00F91EB2" w:rsidTr="00871BFB"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Хрупин Андрей Владиславович</w:t>
            </w: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  <w:p w:rsidR="000B19A6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Дочь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 xml:space="preserve">инспектор </w:t>
            </w:r>
          </w:p>
        </w:tc>
        <w:tc>
          <w:tcPr>
            <w:tcW w:w="1276" w:type="dxa"/>
          </w:tcPr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285343,61</w:t>
            </w: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130000,00</w:t>
            </w: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Квартира, безвозмездное пользование, 1/3</w:t>
            </w: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Квартира, безвозмездное пользование, 1/6</w:t>
            </w: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Квартира, безвозмездное пользование, 1/6</w:t>
            </w: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53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65" w:type="dxa"/>
          </w:tcPr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Ваз -21102</w:t>
            </w: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19A6" w:rsidRPr="00F91EB2" w:rsidTr="00871BFB"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Шашунов Александр Викторович</w:t>
            </w: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  <w:p w:rsidR="000B19A6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Сын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 xml:space="preserve">оперативный дежурный </w:t>
            </w: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278302,04</w:t>
            </w: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80000,00</w:t>
            </w:r>
          </w:p>
        </w:tc>
        <w:tc>
          <w:tcPr>
            <w:tcW w:w="1985" w:type="dxa"/>
          </w:tcPr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Дачный участок, индивидуальная</w:t>
            </w: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Дача,индивид.</w:t>
            </w: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Квартира, долевая 1/3</w:t>
            </w: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Квартира, долевая ¼</w:t>
            </w: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Квартира, долевая 1/3</w:t>
            </w: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Квартира, долевая 1/3</w:t>
            </w: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42</w:t>
            </w: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42</w:t>
            </w: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165" w:type="dxa"/>
          </w:tcPr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EB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B19A6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  <w:gridSpan w:val="3"/>
          </w:tcPr>
          <w:p w:rsidR="000B19A6" w:rsidRPr="00F91EB2" w:rsidRDefault="000B19A6" w:rsidP="00F91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19A6" w:rsidRPr="002D5293" w:rsidRDefault="000B19A6" w:rsidP="00A976AE">
      <w:pPr>
        <w:spacing w:after="0" w:line="240" w:lineRule="auto"/>
      </w:pPr>
    </w:p>
    <w:sectPr w:rsidR="000B19A6" w:rsidRPr="002D5293" w:rsidSect="00060356">
      <w:pgSz w:w="11906" w:h="16838"/>
      <w:pgMar w:top="1134" w:right="707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6896"/>
    <w:rsid w:val="00022CEE"/>
    <w:rsid w:val="00060356"/>
    <w:rsid w:val="000845ED"/>
    <w:rsid w:val="000B19A6"/>
    <w:rsid w:val="00131299"/>
    <w:rsid w:val="00287C38"/>
    <w:rsid w:val="002D5293"/>
    <w:rsid w:val="003761C1"/>
    <w:rsid w:val="003C174F"/>
    <w:rsid w:val="004A6896"/>
    <w:rsid w:val="004B7AFD"/>
    <w:rsid w:val="00503277"/>
    <w:rsid w:val="005243D4"/>
    <w:rsid w:val="00594B55"/>
    <w:rsid w:val="007840DA"/>
    <w:rsid w:val="008073D2"/>
    <w:rsid w:val="00871BFB"/>
    <w:rsid w:val="008F78C1"/>
    <w:rsid w:val="009428D4"/>
    <w:rsid w:val="00977992"/>
    <w:rsid w:val="009844C0"/>
    <w:rsid w:val="009C4A20"/>
    <w:rsid w:val="009D2750"/>
    <w:rsid w:val="00A17250"/>
    <w:rsid w:val="00A36A87"/>
    <w:rsid w:val="00A976AE"/>
    <w:rsid w:val="00AB215A"/>
    <w:rsid w:val="00AC6162"/>
    <w:rsid w:val="00AD0F23"/>
    <w:rsid w:val="00B91E42"/>
    <w:rsid w:val="00C74D86"/>
    <w:rsid w:val="00CB151F"/>
    <w:rsid w:val="00CD1E14"/>
    <w:rsid w:val="00DE44C6"/>
    <w:rsid w:val="00E9354E"/>
    <w:rsid w:val="00EA62C2"/>
    <w:rsid w:val="00F316FF"/>
    <w:rsid w:val="00F34745"/>
    <w:rsid w:val="00F91EB2"/>
    <w:rsid w:val="00FC5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3D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035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155</TotalTime>
  <Pages>6</Pages>
  <Words>815</Words>
  <Characters>4650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Vilysov</cp:lastModifiedBy>
  <cp:revision>17</cp:revision>
  <dcterms:created xsi:type="dcterms:W3CDTF">2013-04-01T06:29:00Z</dcterms:created>
  <dcterms:modified xsi:type="dcterms:W3CDTF">2013-04-03T10:37:00Z</dcterms:modified>
</cp:coreProperties>
</file>